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F1C1B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ZO101 Medical Terminology</w:t>
      </w:r>
    </w:p>
    <w:p w14:paraId="23A5F361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Course Outline</w:t>
      </w:r>
    </w:p>
    <w:p w14:paraId="3076933A" w14:textId="01BE0755" w:rsidR="00BD3190" w:rsidRDefault="00085158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MOD </w:t>
      </w:r>
      <w:proofErr w:type="gramStart"/>
      <w:r w:rsidR="0088124A">
        <w:rPr>
          <w:rFonts w:ascii="Times New Roman" w:hAnsi="Times New Roman" w:cs="Times New Roman"/>
          <w:b/>
          <w:sz w:val="32"/>
          <w:szCs w:val="32"/>
        </w:rPr>
        <w:t>1</w:t>
      </w:r>
      <w:r w:rsidR="0090715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96C35">
        <w:rPr>
          <w:rFonts w:ascii="Times New Roman" w:hAnsi="Times New Roman" w:cs="Times New Roman"/>
          <w:b/>
          <w:sz w:val="32"/>
          <w:szCs w:val="32"/>
        </w:rPr>
        <w:t>,</w:t>
      </w:r>
      <w:proofErr w:type="gramEnd"/>
      <w:r w:rsidR="007045A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8124A">
        <w:rPr>
          <w:rFonts w:ascii="Times New Roman" w:hAnsi="Times New Roman" w:cs="Times New Roman"/>
          <w:b/>
          <w:sz w:val="32"/>
          <w:szCs w:val="32"/>
        </w:rPr>
        <w:t>September 3 – October 24, 2019</w:t>
      </w:r>
    </w:p>
    <w:p w14:paraId="4FFADA62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(Subject to Change)</w:t>
      </w:r>
    </w:p>
    <w:p w14:paraId="6598B1EC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W w:w="10823" w:type="dxa"/>
        <w:tblInd w:w="671" w:type="dxa"/>
        <w:tblLayout w:type="fixed"/>
        <w:tblLook w:val="04A0" w:firstRow="1" w:lastRow="0" w:firstColumn="1" w:lastColumn="0" w:noHBand="0" w:noVBand="1"/>
      </w:tblPr>
      <w:tblGrid>
        <w:gridCol w:w="7"/>
        <w:gridCol w:w="803"/>
        <w:gridCol w:w="1260"/>
        <w:gridCol w:w="76"/>
        <w:gridCol w:w="3244"/>
        <w:gridCol w:w="1967"/>
        <w:gridCol w:w="2152"/>
        <w:gridCol w:w="1314"/>
      </w:tblGrid>
      <w:tr w:rsidR="007045AD" w:rsidRPr="00BD3190" w14:paraId="660B834F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2DEEA02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1336" w:type="dxa"/>
            <w:gridSpan w:val="2"/>
          </w:tcPr>
          <w:p w14:paraId="36829D7C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Day</w:t>
            </w:r>
          </w:p>
        </w:tc>
        <w:tc>
          <w:tcPr>
            <w:tcW w:w="3244" w:type="dxa"/>
          </w:tcPr>
          <w:p w14:paraId="4BE0630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Textbook/DVD</w:t>
            </w:r>
          </w:p>
        </w:tc>
        <w:tc>
          <w:tcPr>
            <w:tcW w:w="1967" w:type="dxa"/>
          </w:tcPr>
          <w:p w14:paraId="7A44F51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Activities</w:t>
            </w:r>
          </w:p>
        </w:tc>
        <w:tc>
          <w:tcPr>
            <w:tcW w:w="2152" w:type="dxa"/>
          </w:tcPr>
          <w:p w14:paraId="427B4780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Assignments</w:t>
            </w:r>
          </w:p>
        </w:tc>
        <w:tc>
          <w:tcPr>
            <w:tcW w:w="1314" w:type="dxa"/>
          </w:tcPr>
          <w:p w14:paraId="0E72D2B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Tests</w:t>
            </w:r>
          </w:p>
        </w:tc>
      </w:tr>
      <w:tr w:rsidR="007045AD" w:rsidRPr="00BD3190" w14:paraId="12EA3AB2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62B9680E" w14:textId="77777777" w:rsidR="00BD3190" w:rsidRDefault="00BD319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D9D2AC" w14:textId="77777777" w:rsidR="00D674EF" w:rsidRPr="00BD3190" w:rsidRDefault="00D674E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8741EC6" w14:textId="77777777" w:rsidR="00BD3190" w:rsidRDefault="00D674E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BB102D" w14:textId="062B3DCB" w:rsidR="004B096C" w:rsidRDefault="004B096C" w:rsidP="004B0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C5F0D" w14:textId="1DD7D268" w:rsidR="00EC1BB6" w:rsidRPr="00BD3190" w:rsidRDefault="0088124A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9/3/19</w:t>
            </w:r>
          </w:p>
        </w:tc>
        <w:tc>
          <w:tcPr>
            <w:tcW w:w="3244" w:type="dxa"/>
          </w:tcPr>
          <w:p w14:paraId="293737F6" w14:textId="77777777" w:rsidR="00BD3190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 (DVD 51 minutes)</w:t>
            </w:r>
          </w:p>
          <w:p w14:paraId="466AA1B9" w14:textId="77777777" w:rsidR="00D674EF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B0962" w14:textId="77777777" w:rsidR="00D674EF" w:rsidRPr="00BD3190" w:rsidRDefault="00E130D9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how to build medical </w:t>
            </w:r>
            <w:r w:rsidR="00D674EF">
              <w:rPr>
                <w:rFonts w:ascii="Times New Roman" w:hAnsi="Times New Roman" w:cs="Times New Roman"/>
                <w:sz w:val="24"/>
                <w:szCs w:val="24"/>
              </w:rPr>
              <w:t>Words</w:t>
            </w:r>
          </w:p>
        </w:tc>
        <w:tc>
          <w:tcPr>
            <w:tcW w:w="1967" w:type="dxa"/>
          </w:tcPr>
          <w:p w14:paraId="1F33998B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 over syllabus and outline</w:t>
            </w:r>
          </w:p>
          <w:p w14:paraId="19963208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320A09CA" w14:textId="77777777" w:rsidR="00661CA0" w:rsidRPr="00BD319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46265CA7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 (30 mins.)</w:t>
            </w:r>
          </w:p>
          <w:p w14:paraId="23B68BAC" w14:textId="43B4B205" w:rsidR="00C30E32" w:rsidRPr="00C30E32" w:rsidRDefault="00AB7677" w:rsidP="00AB76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1 </w:t>
            </w:r>
            <w:r w:rsidR="0088124A">
              <w:rPr>
                <w:rFonts w:ascii="Times New Roman" w:hAnsi="Times New Roman" w:cs="Times New Roman"/>
                <w:b/>
                <w:sz w:val="24"/>
                <w:szCs w:val="24"/>
              </w:rPr>
              <w:t>Sept 10th</w:t>
            </w:r>
          </w:p>
          <w:p w14:paraId="2D19143C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2A17F7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07E6343A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56E5237" w14:textId="77777777" w:rsidR="00C30E32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454C3DA" w14:textId="77777777" w:rsidR="00BD3190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Pretest     </w:t>
            </w:r>
          </w:p>
        </w:tc>
      </w:tr>
      <w:tr w:rsidR="007045AD" w:rsidRPr="00BD3190" w14:paraId="6E6BC84A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3EDA707E" w14:textId="6268682F" w:rsidR="00C30E32" w:rsidRDefault="00C30E32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5D1A6398" w14:textId="77777777" w:rsidR="00C30E32" w:rsidRDefault="00C30E32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2F91BDD" w14:textId="708BD747" w:rsidR="00C30E32" w:rsidRDefault="00C30E32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EAB97" w14:textId="2CE1BFE9" w:rsidR="00896C35" w:rsidRDefault="0088124A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9/5/19</w:t>
            </w:r>
          </w:p>
          <w:p w14:paraId="1915DA59" w14:textId="3C10EE1E" w:rsidR="00A93787" w:rsidRDefault="00A93787" w:rsidP="00896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6361C" w14:textId="77777777" w:rsidR="003030D5" w:rsidRDefault="003030D5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AB1D8" w14:textId="736D260A" w:rsidR="003030D5" w:rsidRDefault="003030D5" w:rsidP="00A9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794577F8" w14:textId="77777777" w:rsidR="00C30E32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Lesson-2 (DVD 25 m</w:t>
            </w:r>
            <w:r w:rsidR="00C30E32">
              <w:rPr>
                <w:rFonts w:ascii="Times New Roman" w:hAnsi="Times New Roman" w:cs="Times New Roman"/>
                <w:sz w:val="24"/>
                <w:szCs w:val="24"/>
              </w:rPr>
              <w:t>inutes)</w:t>
            </w:r>
          </w:p>
        </w:tc>
        <w:tc>
          <w:tcPr>
            <w:tcW w:w="1967" w:type="dxa"/>
          </w:tcPr>
          <w:p w14:paraId="34D0EA5D" w14:textId="00BD8EBE" w:rsidR="00661CA0" w:rsidRDefault="00661CA0" w:rsidP="00303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0D5">
              <w:rPr>
                <w:rFonts w:ascii="Times New Roman" w:hAnsi="Times New Roman" w:cs="Times New Roman"/>
                <w:sz w:val="24"/>
                <w:szCs w:val="24"/>
              </w:rPr>
              <w:t>Quiz 1</w:t>
            </w:r>
          </w:p>
          <w:p w14:paraId="0319C400" w14:textId="77777777" w:rsidR="003030D5" w:rsidRDefault="003030D5" w:rsidP="00303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BCA20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</w:tc>
        <w:tc>
          <w:tcPr>
            <w:tcW w:w="2152" w:type="dxa"/>
          </w:tcPr>
          <w:p w14:paraId="38460D62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2 (30 mins.)</w:t>
            </w:r>
          </w:p>
          <w:p w14:paraId="727C47AF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4D6F1AC" w14:textId="77777777" w:rsidR="00661CA0" w:rsidRP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2</w:t>
            </w:r>
            <w: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min)</w:t>
            </w:r>
          </w:p>
          <w:p w14:paraId="650218F1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 xml:space="preserve">Review ( 1 </w:t>
            </w:r>
            <w:proofErr w:type="spellStart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C83BE01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CE7C9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4BF12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852E019" w14:textId="77777777" w:rsidR="00C30E32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1 </w:t>
            </w:r>
          </w:p>
        </w:tc>
      </w:tr>
      <w:tr w:rsidR="007045AD" w:rsidRPr="00BD3190" w14:paraId="55AC2ADC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37EFBB57" w14:textId="0E80F79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gridSpan w:val="2"/>
          </w:tcPr>
          <w:p w14:paraId="02F2C736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4660A37" w14:textId="77777777" w:rsidR="00F47DD8" w:rsidRDefault="00F47DD8" w:rsidP="00F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5E6CA" w14:textId="76728427" w:rsidR="00896C35" w:rsidRDefault="0088124A" w:rsidP="00F47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9/10/19</w:t>
            </w:r>
          </w:p>
        </w:tc>
        <w:tc>
          <w:tcPr>
            <w:tcW w:w="3244" w:type="dxa"/>
          </w:tcPr>
          <w:p w14:paraId="76938069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Lesson-3 (DVD 29 minutes)</w:t>
            </w:r>
          </w:p>
          <w:p w14:paraId="13B242B8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64903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Body Directions,</w:t>
            </w:r>
          </w:p>
          <w:p w14:paraId="441BCC76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Dimensions, quadrants and</w:t>
            </w:r>
          </w:p>
          <w:p w14:paraId="797F9292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Planes</w:t>
            </w:r>
          </w:p>
        </w:tc>
        <w:tc>
          <w:tcPr>
            <w:tcW w:w="1967" w:type="dxa"/>
          </w:tcPr>
          <w:p w14:paraId="6AB9B5EB" w14:textId="77777777" w:rsidR="00B34621" w:rsidRDefault="00661CA0" w:rsidP="00BD3190">
            <w:r>
              <w:t xml:space="preserve"> </w:t>
            </w:r>
            <w:r w:rsidR="00B34621">
              <w:t xml:space="preserve">Quiz 2 </w:t>
            </w:r>
          </w:p>
          <w:p w14:paraId="2E26E4B9" w14:textId="7184EEFB" w:rsidR="00492867" w:rsidRPr="00492867" w:rsidRDefault="000F0240" w:rsidP="00BD3190">
            <w:pPr>
              <w:rPr>
                <w:b/>
              </w:rPr>
            </w:pPr>
            <w:r>
              <w:rPr>
                <w:b/>
              </w:rPr>
              <w:t xml:space="preserve">Article 1 Due- </w:t>
            </w:r>
          </w:p>
          <w:p w14:paraId="25216673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0D706FF9" w14:textId="2D84640C" w:rsidR="00FF7DE6" w:rsidRPr="00492867" w:rsidRDefault="00FF7DE6" w:rsidP="00BD319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 time homework </w:t>
            </w:r>
          </w:p>
          <w:p w14:paraId="0D640A12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1E3022B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3 (30 mins.)</w:t>
            </w:r>
          </w:p>
          <w:p w14:paraId="0CD71D37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Body Directions etc. handout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388888B" w14:textId="77777777" w:rsidR="00661CA0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7EB13DE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3065D72F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CEE01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38496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84261BB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2</w:t>
            </w:r>
          </w:p>
        </w:tc>
      </w:tr>
      <w:tr w:rsidR="007045AD" w:rsidRPr="00BD3190" w14:paraId="2660EAEA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48F5114A" w14:textId="7D8B3DA5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7CA515C7" w14:textId="77777777" w:rsidR="00B557E0" w:rsidRDefault="00B557E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16196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F1DD49E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20DF6" w14:textId="4FE00F2E" w:rsidR="00896C35" w:rsidRDefault="0088124A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9/12</w:t>
            </w:r>
            <w:r w:rsidR="00896C35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  <w:p w14:paraId="3672A131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EAEF0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A1ABB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48D06734" w14:textId="77777777" w:rsidR="00B557E0" w:rsidRDefault="00B557E0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405B0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Lesson-4 (DVD 26 minutes)</w:t>
            </w:r>
          </w:p>
        </w:tc>
        <w:tc>
          <w:tcPr>
            <w:tcW w:w="1967" w:type="dxa"/>
          </w:tcPr>
          <w:p w14:paraId="612B1BEF" w14:textId="0438BB10" w:rsidR="00B557E0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3</w:t>
            </w:r>
          </w:p>
          <w:p w14:paraId="4DDB8859" w14:textId="77777777" w:rsidR="00E130D9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“Word (UN)Scramble”</w:t>
            </w:r>
          </w:p>
          <w:p w14:paraId="7A0AA71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words from lesson 3</w:t>
            </w:r>
          </w:p>
          <w:p w14:paraId="05B8A7ED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180ED3BE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DCCAF" w14:textId="77777777" w:rsidR="00F1392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4 (30 mins)</w:t>
            </w:r>
          </w:p>
          <w:p w14:paraId="570212F0" w14:textId="4BF0A95D" w:rsidR="00492867" w:rsidRPr="00492867" w:rsidRDefault="00492867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2 Due </w:t>
            </w:r>
            <w:r w:rsidR="0088124A">
              <w:rPr>
                <w:rFonts w:ascii="Times New Roman" w:hAnsi="Times New Roman" w:cs="Times New Roman"/>
                <w:b/>
                <w:sz w:val="24"/>
                <w:szCs w:val="24"/>
              </w:rPr>
              <w:t>Sept. 26th</w:t>
            </w:r>
            <w:r w:rsid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F0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59D785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51DDAA7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Crossword Puzzle Lesson 4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6559EB9E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Anatomy &amp; Physiology Hand out 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45B0FA05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 xml:space="preserve">Review (1 </w:t>
            </w:r>
            <w:proofErr w:type="spellStart"/>
            <w:r>
              <w:t>hr</w:t>
            </w:r>
            <w:proofErr w:type="spellEnd"/>
            <w:r>
              <w:t>)</w:t>
            </w:r>
          </w:p>
          <w:p w14:paraId="317461B1" w14:textId="77777777" w:rsidR="009A53CF" w:rsidRDefault="009A53CF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</w:tc>
        <w:tc>
          <w:tcPr>
            <w:tcW w:w="1314" w:type="dxa"/>
          </w:tcPr>
          <w:p w14:paraId="58D48EE7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1852" w14:textId="77777777" w:rsidR="00F13927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492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45AD" w:rsidRPr="00BD3190" w14:paraId="71318081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6F20E6DA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36" w:type="dxa"/>
            <w:gridSpan w:val="2"/>
          </w:tcPr>
          <w:p w14:paraId="5C451CD9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DF9DFF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3135D" w14:textId="335E15F0" w:rsidR="00896C35" w:rsidRDefault="0088124A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9/17/19</w:t>
            </w:r>
          </w:p>
        </w:tc>
        <w:tc>
          <w:tcPr>
            <w:tcW w:w="3244" w:type="dxa"/>
          </w:tcPr>
          <w:p w14:paraId="436A811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Lesson-5 (DVD 26 minutes)</w:t>
            </w:r>
          </w:p>
          <w:p w14:paraId="67E84DCA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D1BD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abbreviations of </w:t>
            </w:r>
          </w:p>
          <w:p w14:paraId="6A210E2B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Terms</w:t>
            </w:r>
          </w:p>
        </w:tc>
        <w:tc>
          <w:tcPr>
            <w:tcW w:w="1967" w:type="dxa"/>
          </w:tcPr>
          <w:p w14:paraId="37C169F0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4</w:t>
            </w:r>
          </w:p>
          <w:p w14:paraId="11298162" w14:textId="0F6D1973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Catch That Word” words </w:t>
            </w:r>
          </w:p>
          <w:p w14:paraId="0055467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From lesson 4</w:t>
            </w:r>
          </w:p>
          <w:p w14:paraId="627C65F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595FC949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5 (30 mins.)</w:t>
            </w:r>
          </w:p>
          <w:p w14:paraId="4AB9CB9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C5148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5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7B29994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Abbreviation Handout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9BA7E4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8A8C5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8376BD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4</w:t>
            </w:r>
          </w:p>
        </w:tc>
      </w:tr>
      <w:tr w:rsidR="007045AD" w:rsidRPr="00BD3190" w14:paraId="6D5EADA0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131BCDCD" w14:textId="1209F37B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CB2EB8B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AF43BBC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31D0B" w14:textId="2A3C8056" w:rsidR="00896C35" w:rsidRDefault="0088124A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9/19/19</w:t>
            </w:r>
          </w:p>
        </w:tc>
        <w:tc>
          <w:tcPr>
            <w:tcW w:w="3244" w:type="dxa"/>
          </w:tcPr>
          <w:p w14:paraId="330E1E3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Lesson-6 (DVD 28 minutes)</w:t>
            </w:r>
          </w:p>
          <w:p w14:paraId="3FA9068E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D5DBC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436EFAAB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5</w:t>
            </w:r>
          </w:p>
          <w:p w14:paraId="48B1E191" w14:textId="677660DD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26A21CF0" w14:textId="1A7173B4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time homework</w:t>
            </w:r>
          </w:p>
          <w:p w14:paraId="204753EB" w14:textId="77777777" w:rsidR="009A53CF" w:rsidRDefault="009A53CF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6B6B214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6 (30 mins)</w:t>
            </w:r>
          </w:p>
          <w:p w14:paraId="07E8A8DE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A2FAB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6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E79A69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3BF97DD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5</w:t>
            </w:r>
          </w:p>
        </w:tc>
      </w:tr>
      <w:tr w:rsidR="007045AD" w:rsidRPr="00BD3190" w14:paraId="10D279C0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6437B641" w14:textId="139339AE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6" w:type="dxa"/>
            <w:gridSpan w:val="2"/>
          </w:tcPr>
          <w:p w14:paraId="4857C171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3F65D1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6D775" w14:textId="1924C40E" w:rsidR="00896C35" w:rsidRDefault="0088124A" w:rsidP="00881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9/24/19</w:t>
            </w:r>
          </w:p>
        </w:tc>
        <w:tc>
          <w:tcPr>
            <w:tcW w:w="3244" w:type="dxa"/>
          </w:tcPr>
          <w:p w14:paraId="53F4874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Lesson-7 (DVD 29 minutes)</w:t>
            </w:r>
          </w:p>
        </w:tc>
        <w:tc>
          <w:tcPr>
            <w:tcW w:w="1967" w:type="dxa"/>
          </w:tcPr>
          <w:p w14:paraId="66F7B970" w14:textId="17980680" w:rsidR="009A53CF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6</w:t>
            </w:r>
          </w:p>
          <w:p w14:paraId="4891F26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DC8B26E" w14:textId="77777777" w:rsidR="00FF7DE6" w:rsidRPr="00FF7DE6" w:rsidRDefault="00FF7DE6" w:rsidP="00FF7D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Watch an episode of </w:t>
            </w:r>
            <w:r w:rsidRPr="00FF7DE6"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</w:p>
          <w:p w14:paraId="3771F310" w14:textId="77777777" w:rsidR="00FF7DE6" w:rsidRP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Pick out medical terms and</w:t>
            </w:r>
          </w:p>
          <w:p w14:paraId="29868322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</w:p>
          <w:p w14:paraId="220E194A" w14:textId="77777777" w:rsidR="009A53CF" w:rsidRP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11ECEF9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7 (30 mins)</w:t>
            </w:r>
          </w:p>
          <w:p w14:paraId="49B1620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50A9A62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</w:t>
            </w:r>
            <w:r w:rsidR="0000538B">
              <w:rPr>
                <w:rFonts w:ascii="Times New Roman" w:hAnsi="Times New Roman" w:cs="Times New Roman"/>
                <w:sz w:val="24"/>
                <w:szCs w:val="24"/>
              </w:rPr>
              <w:t xml:space="preserve"> Lesson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2D17465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6B3BE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4E503D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6</w:t>
            </w:r>
          </w:p>
        </w:tc>
      </w:tr>
      <w:tr w:rsidR="007045AD" w:rsidRPr="00BD3190" w14:paraId="09B0CEED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7595786A" w14:textId="558B89CC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02396728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C3997F0" w14:textId="77777777" w:rsidR="006F1B55" w:rsidRDefault="006F1B55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40E0E" w14:textId="40F79F00" w:rsidR="00896C35" w:rsidRDefault="0088124A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9/26</w:t>
            </w:r>
            <w:r w:rsidR="00896C35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3244" w:type="dxa"/>
          </w:tcPr>
          <w:p w14:paraId="74EBF717" w14:textId="77777777" w:rsidR="0000538B" w:rsidRPr="00FF7DE6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Lesson-8 (DVD 28 minutes)</w:t>
            </w:r>
          </w:p>
        </w:tc>
        <w:tc>
          <w:tcPr>
            <w:tcW w:w="1967" w:type="dxa"/>
          </w:tcPr>
          <w:p w14:paraId="06B797CC" w14:textId="77777777" w:rsidR="00FF7DE6" w:rsidRP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Quiz 7</w:t>
            </w:r>
          </w:p>
          <w:p w14:paraId="1B731C8D" w14:textId="78B71F40" w:rsidR="0000538B" w:rsidRPr="00AB7677" w:rsidRDefault="00AB7677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Medical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2</w:t>
            </w:r>
            <w:r w:rsidRP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DUE</w:t>
            </w:r>
          </w:p>
          <w:p w14:paraId="7751974B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Jeopardy </w:t>
            </w:r>
          </w:p>
          <w:p w14:paraId="1D432B08" w14:textId="77777777" w:rsid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Midterm </w:t>
            </w:r>
          </w:p>
          <w:p w14:paraId="5A336AC9" w14:textId="34D691BF" w:rsidR="0000538B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14:paraId="019478C4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6B95E" w14:textId="77777777" w:rsidR="00FF7DE6" w:rsidRPr="00FF7DE6" w:rsidRDefault="00FF7DE6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</w:tcPr>
          <w:p w14:paraId="617210C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8 (30 mins)</w:t>
            </w:r>
          </w:p>
          <w:p w14:paraId="6FF9B27F" w14:textId="43429924" w:rsidR="0000538B" w:rsidRPr="0000538B" w:rsidRDefault="0000538B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3 Due</w:t>
            </w:r>
            <w:r w:rsidR="00AB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8124A">
              <w:rPr>
                <w:rFonts w:ascii="Times New Roman" w:hAnsi="Times New Roman" w:cs="Times New Roman"/>
                <w:b/>
                <w:sz w:val="24"/>
                <w:szCs w:val="24"/>
              </w:rPr>
              <w:t>October 8th</w:t>
            </w:r>
          </w:p>
          <w:p w14:paraId="5941B20A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85805DF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8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3E6067D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Finish Defining terms from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</w:t>
            </w:r>
          </w:p>
          <w:p w14:paraId="5A93D86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mins)</w:t>
            </w:r>
          </w:p>
          <w:p w14:paraId="74E0DB86" w14:textId="77777777" w:rsidR="0000538B" w:rsidRP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71529F29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7</w:t>
            </w:r>
          </w:p>
        </w:tc>
      </w:tr>
      <w:tr w:rsidR="007045AD" w:rsidRPr="00BD3190" w14:paraId="7F2E5086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5EFF0448" w14:textId="4C471F63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gridSpan w:val="2"/>
          </w:tcPr>
          <w:p w14:paraId="7854221C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47B22D" w14:textId="77777777" w:rsidR="00907153" w:rsidRDefault="00907153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57E67" w14:textId="4F981701" w:rsidR="00896C35" w:rsidRDefault="0088124A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</w:t>
            </w:r>
            <w:r w:rsidR="00896C35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3244" w:type="dxa"/>
          </w:tcPr>
          <w:p w14:paraId="5AFF16D3" w14:textId="77777777" w:rsidR="0000538B" w:rsidRPr="00FF7DE6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Lesson-9</w:t>
            </w:r>
            <w:r w:rsidR="002E346E"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 (DVD 27 minutes</w:t>
            </w: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7" w:type="dxa"/>
          </w:tcPr>
          <w:p w14:paraId="0834CD42" w14:textId="77777777" w:rsidR="00FF7DE6" w:rsidRP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Quiz 8 </w:t>
            </w:r>
          </w:p>
          <w:p w14:paraId="446108A7" w14:textId="0CED8C32" w:rsidR="00FF7DE6" w:rsidRPr="00FF7DE6" w:rsidRDefault="00FF7DE6" w:rsidP="00FF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0281716" w14:textId="6E665B34" w:rsidR="00FF7DE6" w:rsidRPr="00FF7DE6" w:rsidRDefault="00FF7DE6" w:rsidP="00FF7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MIDTERM </w:t>
            </w:r>
          </w:p>
          <w:p w14:paraId="5995BC5E" w14:textId="4A628E6F" w:rsidR="002E346E" w:rsidRPr="00FF7DE6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 Med article</w:t>
            </w:r>
          </w:p>
        </w:tc>
        <w:tc>
          <w:tcPr>
            <w:tcW w:w="2152" w:type="dxa"/>
          </w:tcPr>
          <w:p w14:paraId="606849D9" w14:textId="77777777" w:rsidR="0000538B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9 (30 mins)</w:t>
            </w:r>
          </w:p>
          <w:p w14:paraId="1BE5F2A9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F9AF54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9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6C1050D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Medical Report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5EBB683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7EC5A3EA" w14:textId="3600DD38" w:rsidR="0000538B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Midterm </w:t>
            </w:r>
          </w:p>
        </w:tc>
      </w:tr>
      <w:tr w:rsidR="007045AD" w:rsidRPr="00BD3190" w14:paraId="4F842B79" w14:textId="77777777" w:rsidTr="00AB7677">
        <w:tc>
          <w:tcPr>
            <w:tcW w:w="810" w:type="dxa"/>
            <w:gridSpan w:val="2"/>
          </w:tcPr>
          <w:p w14:paraId="2ED42316" w14:textId="6D0A4DF4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B52C6F4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7D5788D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12EB8" w14:textId="50ADC379" w:rsidR="00896C35" w:rsidRDefault="0088124A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10/3</w:t>
            </w:r>
            <w:r w:rsidR="00896C35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  <w:p w14:paraId="337EA3D9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1C608185" w14:textId="77777777" w:rsidR="002E346E" w:rsidRDefault="002E346E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Lesson 10(DVD 30 minutes)</w:t>
            </w:r>
          </w:p>
        </w:tc>
        <w:tc>
          <w:tcPr>
            <w:tcW w:w="1967" w:type="dxa"/>
          </w:tcPr>
          <w:p w14:paraId="15ADF034" w14:textId="77777777" w:rsidR="00FF7DE6" w:rsidRDefault="00FF7DE6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Quiz 9</w:t>
            </w:r>
          </w:p>
          <w:p w14:paraId="3D557BF2" w14:textId="629F55DD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380C856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Medical Report Exercise</w:t>
            </w:r>
          </w:p>
          <w:p w14:paraId="4E92416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465D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64248768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Read Lesson 10 (30 mins)</w:t>
            </w:r>
          </w:p>
          <w:p w14:paraId="686B7C7E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E93D432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Lesson 10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408DF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2F93ADED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Lesson 9</w:t>
            </w:r>
          </w:p>
        </w:tc>
      </w:tr>
      <w:tr w:rsidR="00D114C9" w:rsidRPr="00BD3190" w14:paraId="624B9FE0" w14:textId="77777777" w:rsidTr="00AB7677">
        <w:tc>
          <w:tcPr>
            <w:tcW w:w="810" w:type="dxa"/>
            <w:gridSpan w:val="2"/>
          </w:tcPr>
          <w:p w14:paraId="0997FA73" w14:textId="77777777" w:rsidR="00D114C9" w:rsidRDefault="00D114C9" w:rsidP="00D114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66FC4B4" w14:textId="77777777" w:rsidR="00D114C9" w:rsidRDefault="00D114C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28D9E656" w14:textId="77777777" w:rsidR="00D114C9" w:rsidRDefault="00D114C9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4A664CE1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1A03332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9D8EEBE" w14:textId="77777777" w:rsidR="00D114C9" w:rsidRDefault="00D114C9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AD" w:rsidRPr="00BD3190" w14:paraId="0BECDDB0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1C849AA6" w14:textId="4CE4CA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gridSpan w:val="2"/>
          </w:tcPr>
          <w:p w14:paraId="262D960B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74917A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F012E" w14:textId="2B47C27A" w:rsidR="00907153" w:rsidRDefault="0088124A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10/8</w:t>
            </w:r>
            <w:r w:rsidR="00896C35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3244" w:type="dxa"/>
          </w:tcPr>
          <w:p w14:paraId="151D1482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Lesson-11 (DVD 29 minutes)</w:t>
            </w:r>
          </w:p>
          <w:p w14:paraId="17A88E0E" w14:textId="0BBDE28C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698A052F" w14:textId="77777777" w:rsidR="00FF7DE6" w:rsidRP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>Quiz 10</w:t>
            </w:r>
          </w:p>
          <w:p w14:paraId="385E65DC" w14:textId="73218F79" w:rsidR="00085158" w:rsidRPr="007024A4" w:rsidRDefault="000F0240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3 </w:t>
            </w:r>
          </w:p>
          <w:p w14:paraId="18767A4C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Lesson </w:t>
            </w:r>
          </w:p>
          <w:p w14:paraId="143E7321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and 12</w:t>
            </w:r>
          </w:p>
          <w:p w14:paraId="3AD37156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Time for Homework</w:t>
            </w:r>
          </w:p>
          <w:p w14:paraId="5CAFBA7F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5C92743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Read Lessons 11 and 12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51A89B2" w14:textId="77777777" w:rsidR="00AB7677" w:rsidRDefault="00AB7677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4 Due </w:t>
            </w:r>
          </w:p>
          <w:p w14:paraId="3D4F5380" w14:textId="69388652" w:rsidR="00AB7677" w:rsidRDefault="0088124A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October 22nd</w:t>
            </w:r>
          </w:p>
          <w:p w14:paraId="58CA6BD5" w14:textId="3F4E6396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11 and 12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897C017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Puzzles 11 and 12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0B119E9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53BB42B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E7BBC20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10</w:t>
            </w:r>
          </w:p>
        </w:tc>
      </w:tr>
      <w:tr w:rsidR="007045AD" w:rsidRPr="00BD3190" w14:paraId="75E5432E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1901560C" w14:textId="27431F75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634ECB2C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9CAEA3C" w14:textId="491B1AD5" w:rsidR="00907153" w:rsidRDefault="0088124A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10/10/</w:t>
            </w:r>
            <w:r w:rsidR="00896C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1577E4E0" w14:textId="77777777" w:rsidR="00085158" w:rsidRDefault="00085158" w:rsidP="0070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553F2135" w14:textId="088C5C4E" w:rsidR="00085158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Lesson-12 (DVD 11 minutes)</w:t>
            </w:r>
          </w:p>
        </w:tc>
        <w:tc>
          <w:tcPr>
            <w:tcW w:w="1967" w:type="dxa"/>
          </w:tcPr>
          <w:p w14:paraId="3CC6688C" w14:textId="77777777" w:rsid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11 </w:t>
            </w:r>
          </w:p>
          <w:p w14:paraId="71E9E16A" w14:textId="2DCD6C74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3479A6AE" w14:textId="77777777" w:rsidR="00085158" w:rsidRPr="00B2749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Report Exercise</w:t>
            </w:r>
          </w:p>
        </w:tc>
        <w:tc>
          <w:tcPr>
            <w:tcW w:w="2152" w:type="dxa"/>
          </w:tcPr>
          <w:p w14:paraId="39FC2EC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13 (30 mins)</w:t>
            </w:r>
          </w:p>
          <w:p w14:paraId="1A9AC89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0EAD0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13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110299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18C6C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F90A863" w14:textId="77777777" w:rsidR="00085158" w:rsidRDefault="00085158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</w:p>
          <w:p w14:paraId="558F4F62" w14:textId="56CBBAD8" w:rsidR="00907153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045AD" w:rsidRPr="00BD3190" w14:paraId="02D56C82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774F4115" w14:textId="22A58480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6" w:type="dxa"/>
            <w:gridSpan w:val="2"/>
          </w:tcPr>
          <w:p w14:paraId="3680A8C2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5B52621" w14:textId="77777777" w:rsidR="00907153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AB508" w14:textId="3304AADA" w:rsidR="00896C35" w:rsidRDefault="0088124A" w:rsidP="00881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10/15/</w:t>
            </w:r>
            <w:r w:rsidR="00896C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44" w:type="dxa"/>
          </w:tcPr>
          <w:p w14:paraId="4DAA5292" w14:textId="77777777" w:rsidR="00907153" w:rsidRDefault="00907153" w:rsidP="0090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Lesson-13 (DVD 28 minutes)</w:t>
            </w:r>
          </w:p>
          <w:p w14:paraId="02FFD518" w14:textId="0017796F" w:rsidR="00085158" w:rsidRDefault="00085158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668585A6" w14:textId="77777777" w:rsidR="00FF7DE6" w:rsidRDefault="00FF7DE6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12 </w:t>
            </w:r>
          </w:p>
          <w:p w14:paraId="2B9EA8DA" w14:textId="4814F19A" w:rsidR="00085158" w:rsidRPr="00B27494" w:rsidRDefault="003F309F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2152" w:type="dxa"/>
          </w:tcPr>
          <w:p w14:paraId="00C07058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14 (30 mins)</w:t>
            </w:r>
          </w:p>
          <w:p w14:paraId="71A28C79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Interpretation Exercise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F3FA1E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Crossword Puzzle 14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1CF0F2A" w14:textId="77777777" w:rsidR="00085158" w:rsidRDefault="003F309F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62A9E830" w14:textId="77777777" w:rsidR="00907153" w:rsidRDefault="003F309F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</w:t>
            </w:r>
            <w:r w:rsidR="0090715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14:paraId="60CBE1CC" w14:textId="6C79A7E6" w:rsidR="00907153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  </w:t>
            </w:r>
          </w:p>
          <w:p w14:paraId="3F8595ED" w14:textId="515FD48F" w:rsidR="00085158" w:rsidRDefault="003F309F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45AD" w:rsidRPr="00BD3190" w14:paraId="10B7C255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50B06EAC" w14:textId="2B650FF1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B92A637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301322D" w14:textId="100E5223" w:rsidR="00085158" w:rsidRDefault="0088124A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10/17</w:t>
            </w:r>
            <w:r w:rsidR="00896C35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  <w:p w14:paraId="4FEEAC88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DC27D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AEA29" w14:textId="77777777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70429" w14:textId="3DB5F0D3" w:rsidR="00896C35" w:rsidRDefault="00896C35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14:paraId="29876AA5" w14:textId="586043D7" w:rsidR="00085158" w:rsidRDefault="00907153" w:rsidP="00907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Lesson-14 (DVD 31 minutes)</w:t>
            </w:r>
          </w:p>
        </w:tc>
        <w:tc>
          <w:tcPr>
            <w:tcW w:w="1967" w:type="dxa"/>
          </w:tcPr>
          <w:p w14:paraId="4B12F5F0" w14:textId="4CA42285" w:rsidR="00085158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Quiz 13 </w:t>
            </w:r>
          </w:p>
        </w:tc>
        <w:tc>
          <w:tcPr>
            <w:tcW w:w="2152" w:type="dxa"/>
          </w:tcPr>
          <w:p w14:paraId="3171C24B" w14:textId="122B1F3D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437835F" w14:textId="0F8B7F49" w:rsidR="00085158" w:rsidRDefault="00907153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13</w:t>
            </w:r>
          </w:p>
        </w:tc>
      </w:tr>
      <w:tr w:rsidR="007045AD" w:rsidRPr="00BD3190" w14:paraId="5FE704CB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74A7033A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4633CBCB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AE86247" w14:textId="2DD6859B" w:rsidR="00085158" w:rsidRDefault="0088124A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10/22/</w:t>
            </w:r>
            <w:r w:rsidR="00896C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01F5FBF1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F063F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F737C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E294D" w14:textId="77777777" w:rsidR="00896C35" w:rsidRDefault="00896C35" w:rsidP="00896C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F2498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gridSpan w:val="2"/>
          </w:tcPr>
          <w:p w14:paraId="1FFBBD27" w14:textId="77777777" w:rsidR="00085158" w:rsidRPr="00FF7DE6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14:paraId="6C1471C1" w14:textId="77777777" w:rsidR="00FF7DE6" w:rsidRPr="00FF7DE6" w:rsidRDefault="00FF7DE6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sz w:val="24"/>
                <w:szCs w:val="24"/>
              </w:rPr>
              <w:t xml:space="preserve">Quiz 14 </w:t>
            </w:r>
          </w:p>
          <w:p w14:paraId="17944428" w14:textId="211F573D" w:rsidR="00085158" w:rsidRPr="00FF7DE6" w:rsidRDefault="00907153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E6">
              <w:rPr>
                <w:rFonts w:ascii="Times New Roman" w:hAnsi="Times New Roman" w:cs="Times New Roman"/>
                <w:b/>
                <w:sz w:val="24"/>
                <w:szCs w:val="24"/>
              </w:rPr>
              <w:t>Article 4 Due</w:t>
            </w:r>
          </w:p>
        </w:tc>
        <w:tc>
          <w:tcPr>
            <w:tcW w:w="2152" w:type="dxa"/>
          </w:tcPr>
          <w:p w14:paraId="2E0774D8" w14:textId="1C331D5B" w:rsidR="00085158" w:rsidRDefault="00907153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Review for Final Exam (5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</w:tcPr>
          <w:p w14:paraId="6F1A52C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14</w:t>
            </w:r>
          </w:p>
        </w:tc>
      </w:tr>
      <w:tr w:rsidR="007045AD" w:rsidRPr="00BD3190" w14:paraId="14B300EF" w14:textId="77777777" w:rsidTr="00AB7677">
        <w:trPr>
          <w:gridBefore w:val="1"/>
          <w:wBefore w:w="7" w:type="dxa"/>
        </w:trPr>
        <w:tc>
          <w:tcPr>
            <w:tcW w:w="803" w:type="dxa"/>
          </w:tcPr>
          <w:p w14:paraId="3CAFD1DD" w14:textId="675CDC2B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4012D743" w14:textId="77777777" w:rsidR="007045AD" w:rsidRDefault="00085158" w:rsidP="00704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935A088" w14:textId="0573A95D" w:rsidR="00896C35" w:rsidRDefault="0088124A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10/24</w:t>
            </w:r>
            <w:bookmarkStart w:id="0" w:name="_GoBack"/>
            <w:bookmarkEnd w:id="0"/>
            <w:r w:rsidR="00896C35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  <w:p w14:paraId="468178EE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92091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36046" w14:textId="77777777" w:rsidR="00896C35" w:rsidRDefault="00896C3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6BFB6" w14:textId="39A2E4F0" w:rsidR="00907153" w:rsidRDefault="00907153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4" w:type="dxa"/>
          </w:tcPr>
          <w:p w14:paraId="73B59AA1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FA19D0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FINAL</w:t>
            </w:r>
          </w:p>
          <w:p w14:paraId="4DBCF5D6" w14:textId="77777777" w:rsidR="00085158" w:rsidRPr="00D409A3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7" w:type="dxa"/>
          </w:tcPr>
          <w:p w14:paraId="652FF233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6B7819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EXAM</w:t>
            </w:r>
          </w:p>
          <w:p w14:paraId="64EB54A9" w14:textId="77777777" w:rsidR="00085158" w:rsidRDefault="00085158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2" w:type="dxa"/>
          </w:tcPr>
          <w:p w14:paraId="331BC1B8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AE38004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377E62" w14:textId="595C56F9" w:rsidR="00BD3190" w:rsidRPr="00BD3190" w:rsidRDefault="00BD3190" w:rsidP="00BD319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BD3190" w:rsidRPr="00BD3190" w:rsidSect="009835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F7876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90"/>
    <w:rsid w:val="0000538B"/>
    <w:rsid w:val="00085158"/>
    <w:rsid w:val="000B0921"/>
    <w:rsid w:val="000F0240"/>
    <w:rsid w:val="002B4B51"/>
    <w:rsid w:val="002C7A63"/>
    <w:rsid w:val="002E346E"/>
    <w:rsid w:val="003030D5"/>
    <w:rsid w:val="00337020"/>
    <w:rsid w:val="0036628A"/>
    <w:rsid w:val="003E291E"/>
    <w:rsid w:val="003F309F"/>
    <w:rsid w:val="00492867"/>
    <w:rsid w:val="004B096C"/>
    <w:rsid w:val="00515890"/>
    <w:rsid w:val="005A5809"/>
    <w:rsid w:val="00661CA0"/>
    <w:rsid w:val="006F1B55"/>
    <w:rsid w:val="006F5C7C"/>
    <w:rsid w:val="007024A4"/>
    <w:rsid w:val="007045AD"/>
    <w:rsid w:val="0071164F"/>
    <w:rsid w:val="007338B4"/>
    <w:rsid w:val="007746C5"/>
    <w:rsid w:val="0088124A"/>
    <w:rsid w:val="00896C35"/>
    <w:rsid w:val="008A52C0"/>
    <w:rsid w:val="00907153"/>
    <w:rsid w:val="00983597"/>
    <w:rsid w:val="009A53CF"/>
    <w:rsid w:val="00A93787"/>
    <w:rsid w:val="00AB7677"/>
    <w:rsid w:val="00B27494"/>
    <w:rsid w:val="00B34621"/>
    <w:rsid w:val="00B557E0"/>
    <w:rsid w:val="00BD3190"/>
    <w:rsid w:val="00C30E32"/>
    <w:rsid w:val="00D114C9"/>
    <w:rsid w:val="00D135B5"/>
    <w:rsid w:val="00D409A3"/>
    <w:rsid w:val="00D54DAC"/>
    <w:rsid w:val="00D65F1F"/>
    <w:rsid w:val="00D674EF"/>
    <w:rsid w:val="00E105BE"/>
    <w:rsid w:val="00E130D9"/>
    <w:rsid w:val="00E75A9F"/>
    <w:rsid w:val="00EC1BB6"/>
    <w:rsid w:val="00F13927"/>
    <w:rsid w:val="00F46B0B"/>
    <w:rsid w:val="00F47DD8"/>
    <w:rsid w:val="00F5061E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9CD4E"/>
  <w15:docId w15:val="{0E93DBFA-E130-4FF0-B330-6272DE7B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492867"/>
    <w:pPr>
      <w:numPr>
        <w:numId w:val="1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140ED6D</Template>
  <TotalTime>1</TotalTime>
  <Pages>4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Sue Hawes</cp:lastModifiedBy>
  <cp:revision>2</cp:revision>
  <cp:lastPrinted>2019-06-30T23:31:00Z</cp:lastPrinted>
  <dcterms:created xsi:type="dcterms:W3CDTF">2019-09-03T10:45:00Z</dcterms:created>
  <dcterms:modified xsi:type="dcterms:W3CDTF">2019-09-03T10:45:00Z</dcterms:modified>
</cp:coreProperties>
</file>